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6AD6" w14:textId="77777777" w:rsidR="00B66D5B" w:rsidRDefault="00B66D5B" w:rsidP="00B66D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RADECLYFF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14:paraId="1F0A5814" w14:textId="77777777" w:rsidR="00B66D5B" w:rsidRDefault="00B66D5B" w:rsidP="00B66D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6AE1C3EA" w14:textId="77777777" w:rsidR="00B66D5B" w:rsidRDefault="00B66D5B" w:rsidP="00B66D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5E13D" w14:textId="77777777" w:rsidR="00B66D5B" w:rsidRDefault="00B66D5B" w:rsidP="00B66D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EDD78" w14:textId="77777777" w:rsidR="00B66D5B" w:rsidRDefault="00B66D5B" w:rsidP="00B66D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Feb.1469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30C30542" w14:textId="77777777" w:rsidR="00B66D5B" w:rsidRDefault="00B66D5B" w:rsidP="00B66D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44AD8573" w14:textId="77777777" w:rsidR="00B66D5B" w:rsidRDefault="00B66D5B" w:rsidP="00B66D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p.57)</w:t>
      </w:r>
    </w:p>
    <w:p w14:paraId="4FE569C3" w14:textId="77777777" w:rsidR="00B66D5B" w:rsidRDefault="00B66D5B" w:rsidP="00B66D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1747A4" w14:textId="77777777" w:rsidR="00B66D5B" w:rsidRDefault="00B66D5B" w:rsidP="00B66D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242457" w14:textId="77777777" w:rsidR="00B66D5B" w:rsidRDefault="00B66D5B" w:rsidP="00B66D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June 2022</w:t>
      </w:r>
    </w:p>
    <w:p w14:paraId="678C05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9F2BF" w14:textId="77777777" w:rsidR="00B66D5B" w:rsidRDefault="00B66D5B" w:rsidP="009139A6">
      <w:r>
        <w:separator/>
      </w:r>
    </w:p>
  </w:endnote>
  <w:endnote w:type="continuationSeparator" w:id="0">
    <w:p w14:paraId="38CB4A0A" w14:textId="77777777" w:rsidR="00B66D5B" w:rsidRDefault="00B66D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084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6B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8B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B6F5D" w14:textId="77777777" w:rsidR="00B66D5B" w:rsidRDefault="00B66D5B" w:rsidP="009139A6">
      <w:r>
        <w:separator/>
      </w:r>
    </w:p>
  </w:footnote>
  <w:footnote w:type="continuationSeparator" w:id="0">
    <w:p w14:paraId="1BB3C0CC" w14:textId="77777777" w:rsidR="00B66D5B" w:rsidRDefault="00B66D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02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B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AF2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D5B"/>
    <w:rsid w:val="000666E0"/>
    <w:rsid w:val="002510B7"/>
    <w:rsid w:val="005C130B"/>
    <w:rsid w:val="00826F5C"/>
    <w:rsid w:val="009139A6"/>
    <w:rsid w:val="009448BB"/>
    <w:rsid w:val="00A3176C"/>
    <w:rsid w:val="00AE65F8"/>
    <w:rsid w:val="00B66D5B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70B7F"/>
  <w15:chartTrackingRefBased/>
  <w15:docId w15:val="{E63C9CC5-3913-4664-A633-8CB2EA7C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D5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2022-07-07T20:32:00Z</dcterms:created>
  <dcterms:modified xsi:type="dcterms:W3CDTF">2022-07-07T20:33:00Z</dcterms:modified>
</cp:coreProperties>
</file>